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99B" w:rsidRDefault="000039A5" w:rsidP="0018399B">
      <w:pPr>
        <w:jc w:val="right"/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5069205</wp:posOffset>
            </wp:positionH>
            <wp:positionV relativeFrom="paragraph">
              <wp:posOffset>-238125</wp:posOffset>
            </wp:positionV>
            <wp:extent cx="457200" cy="4572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NoWords_48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399B" w:rsidRDefault="0018399B" w:rsidP="0018399B">
      <w:pPr>
        <w:jc w:val="right"/>
        <w:rPr>
          <w:noProof/>
          <w:lang w:eastAsia="en-GB"/>
        </w:rPr>
      </w:pPr>
    </w:p>
    <w:p w:rsidR="0018399B" w:rsidRDefault="0018399B" w:rsidP="0018399B">
      <w:pPr>
        <w:jc w:val="right"/>
      </w:pPr>
    </w:p>
    <w:p w:rsidR="0018399B" w:rsidRDefault="0018399B" w:rsidP="0018399B">
      <w:pPr>
        <w:jc w:val="right"/>
      </w:pPr>
    </w:p>
    <w:p w:rsidR="00E51C03" w:rsidRDefault="00E51C03" w:rsidP="0018399B">
      <w:pPr>
        <w:jc w:val="right"/>
      </w:pPr>
    </w:p>
    <w:p w:rsidR="00E51C03" w:rsidRDefault="00E51C03" w:rsidP="0018399B">
      <w:pPr>
        <w:jc w:val="right"/>
      </w:pPr>
    </w:p>
    <w:p w:rsidR="0018399B" w:rsidRDefault="0018399B" w:rsidP="0018399B">
      <w:pPr>
        <w:jc w:val="right"/>
      </w:pPr>
    </w:p>
    <w:p w:rsidR="0018399B" w:rsidRDefault="0018399B" w:rsidP="0018399B">
      <w:pPr>
        <w:jc w:val="righ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C471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905071" w:rsidTr="0093096E">
        <w:trPr>
          <w:jc w:val="center"/>
        </w:trPr>
        <w:tc>
          <w:tcPr>
            <w:tcW w:w="0" w:type="auto"/>
            <w:shd w:val="clear" w:color="auto" w:fill="1C471C"/>
          </w:tcPr>
          <w:p w:rsidR="00905071" w:rsidRDefault="00DE6450" w:rsidP="0093096E">
            <w:pPr>
              <w:spacing w:after="0"/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4716667" cy="2194560"/>
                  <wp:effectExtent l="0" t="0" r="8255" b="0"/>
                  <wp:docPr id="3" name="Picture 3" descr="C:\Rh11_Samples_EC2\Word Design Stuff\Third Delivery\bubbles_gre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Rh11_Samples_EC2\Word Design Stuff\Third Delivery\bubbles_gre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6667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5071" w:rsidRDefault="00905071" w:rsidP="00905071">
            <w:pPr>
              <w:spacing w:after="0"/>
              <w:jc w:val="center"/>
            </w:pPr>
          </w:p>
          <w:p w:rsidR="00905071" w:rsidRPr="00905071" w:rsidRDefault="00905071" w:rsidP="00905071">
            <w:pPr>
              <w:spacing w:after="0"/>
              <w:jc w:val="center"/>
              <w:rPr>
                <w:rFonts w:ascii="Franklin Gothic Demi Cond" w:hAnsi="Franklin Gothic Demi Cond"/>
                <w:sz w:val="72"/>
                <w:szCs w:val="72"/>
              </w:rPr>
            </w:pPr>
            <w:r w:rsidRPr="00905071">
              <w:rPr>
                <w:rFonts w:ascii="Franklin Gothic Demi Cond" w:hAnsi="Franklin Gothic Demi Cond"/>
                <w:color w:val="FFFFFF" w:themeColor="background1"/>
                <w:sz w:val="72"/>
                <w:szCs w:val="72"/>
              </w:rPr>
              <w:t>Document Title Here</w:t>
            </w:r>
          </w:p>
          <w:p w:rsidR="00905071" w:rsidRDefault="00905071" w:rsidP="00905071">
            <w:pPr>
              <w:spacing w:after="0"/>
              <w:jc w:val="center"/>
            </w:pPr>
          </w:p>
        </w:tc>
      </w:tr>
    </w:tbl>
    <w:p w:rsidR="0018399B" w:rsidRDefault="0018399B" w:rsidP="00905071">
      <w:pPr>
        <w:jc w:val="center"/>
      </w:pPr>
    </w:p>
    <w:p w:rsidR="0018399B" w:rsidRDefault="0018399B" w:rsidP="0018399B"/>
    <w:p w:rsidR="0018399B" w:rsidRDefault="0018399B" w:rsidP="0018399B">
      <w:pPr>
        <w:spacing w:after="0"/>
        <w:jc w:val="center"/>
      </w:pPr>
    </w:p>
    <w:p w:rsidR="00E51C03" w:rsidRDefault="00E51C03" w:rsidP="0018399B">
      <w:pPr>
        <w:spacing w:after="0"/>
        <w:jc w:val="center"/>
      </w:pPr>
    </w:p>
    <w:p w:rsidR="00E51C03" w:rsidRDefault="00E51C03" w:rsidP="0018399B">
      <w:pPr>
        <w:spacing w:after="0"/>
        <w:jc w:val="center"/>
      </w:pPr>
    </w:p>
    <w:p w:rsidR="0018399B" w:rsidRPr="00F35297" w:rsidRDefault="0018399B" w:rsidP="0018399B">
      <w:pPr>
        <w:spacing w:after="0"/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0039A5" w:rsidRDefault="000039A5" w:rsidP="0018399B">
      <w:pPr>
        <w:jc w:val="center"/>
      </w:pPr>
    </w:p>
    <w:p w:rsidR="000039A5" w:rsidRDefault="000039A5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0039A5" w:rsidP="0018399B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140970</wp:posOffset>
                </wp:positionV>
                <wp:extent cx="550545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5450" cy="1905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1C471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35pt,11.1pt" to="429.1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" strokecolor="#1c471c" strokeweight="1.7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791"/>
      </w:tblGrid>
      <w:tr w:rsidR="000039A5" w:rsidTr="000039A5">
        <w:trPr>
          <w:trHeight w:val="360"/>
        </w:trPr>
        <w:tc>
          <w:tcPr>
            <w:tcW w:w="738" w:type="dxa"/>
          </w:tcPr>
          <w:p w:rsidR="000039A5" w:rsidRDefault="000039A5" w:rsidP="000039A5">
            <w:r>
              <w:rPr>
                <w:noProof/>
                <w:color w:val="767171"/>
                <w:lang w:eastAsia="en-GB"/>
              </w:rPr>
              <w:drawing>
                <wp:inline distT="0" distB="0" distL="0" distR="0" wp14:anchorId="52DAAE1E" wp14:editId="2A569568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NoWords_32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  <w:vAlign w:val="center"/>
          </w:tcPr>
          <w:p w:rsidR="000039A5" w:rsidRPr="000039A5" w:rsidRDefault="000039A5" w:rsidP="000039A5">
            <w:pPr>
              <w:rPr>
                <w:color w:val="767171"/>
              </w:rPr>
            </w:pPr>
            <w:r w:rsidRPr="0018399B">
              <w:rPr>
                <w:color w:val="767171"/>
              </w:rPr>
              <w:t>Whirl the World, First Avenue, Anytown. US</w:t>
            </w:r>
            <w:r>
              <w:rPr>
                <w:color w:val="767171"/>
              </w:rPr>
              <w:t>A</w:t>
            </w:r>
          </w:p>
        </w:tc>
      </w:tr>
    </w:tbl>
    <w:p w:rsidR="000039A5" w:rsidRDefault="000039A5" w:rsidP="0018399B">
      <w:pPr>
        <w:jc w:val="center"/>
      </w:pPr>
    </w:p>
    <w:p w:rsidR="00677D4D" w:rsidRPr="00D96449" w:rsidRDefault="0018399B" w:rsidP="00D96449">
      <w:r>
        <w:lastRenderedPageBreak/>
        <w:t>Legal disclaimers and docume</w:t>
      </w:r>
      <w:bookmarkStart w:id="0" w:name="_GoBack"/>
      <w:bookmarkEnd w:id="0"/>
      <w:r>
        <w:t>nt information to go here.</w:t>
      </w:r>
    </w:p>
    <w:sectPr w:rsidR="00677D4D" w:rsidRPr="00D96449" w:rsidSect="00E62B84">
      <w:pgSz w:w="11907" w:h="16839" w:code="9"/>
      <w:pgMar w:top="1440" w:right="1797" w:bottom="720" w:left="1797" w:header="720" w:footer="15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21E9A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D782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DCB9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34F3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8005B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32C8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1279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2064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49D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E0FE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2F1C5D"/>
    <w:multiLevelType w:val="multilevel"/>
    <w:tmpl w:val="DB5E39AC"/>
    <w:styleLink w:val="EmployeeCareBasicNumber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567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37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8" w:hanging="142"/>
      </w:pPr>
      <w:rPr>
        <w:rFonts w:hint="default"/>
      </w:rPr>
    </w:lvl>
  </w:abstractNum>
  <w:abstractNum w:abstractNumId="11">
    <w:nsid w:val="2A552B51"/>
    <w:multiLevelType w:val="hybridMultilevel"/>
    <w:tmpl w:val="10584C12"/>
    <w:lvl w:ilvl="0" w:tplc="02060ECC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EF36B8"/>
    <w:multiLevelType w:val="multilevel"/>
    <w:tmpl w:val="DB5E39AC"/>
    <w:numStyleLink w:val="EmployeeCareBasicNumber"/>
  </w:abstractNum>
  <w:abstractNum w:abstractNumId="13">
    <w:nsid w:val="5ABC15B4"/>
    <w:multiLevelType w:val="hybridMultilevel"/>
    <w:tmpl w:val="B14A18DE"/>
    <w:lvl w:ilvl="0" w:tplc="7F848F7A">
      <w:start w:val="1"/>
      <w:numFmt w:val="decimal"/>
      <w:pStyle w:val="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4559C2"/>
    <w:multiLevelType w:val="multilevel"/>
    <w:tmpl w:val="DB5E39AC"/>
    <w:numStyleLink w:val="EmployeeCareBasicNumber"/>
  </w:abstractNum>
  <w:abstractNum w:abstractNumId="15">
    <w:nsid w:val="5ED42BEE"/>
    <w:multiLevelType w:val="multilevel"/>
    <w:tmpl w:val="75E42306"/>
    <w:lvl w:ilvl="0">
      <w:start w:val="1"/>
      <w:numFmt w:val="decimal"/>
      <w:pStyle w:val="TO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1.1.1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5.1.1.1.1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6.1.1.1.1.1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7.1.1.1.1.1.1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8.1.1.1.1.1.1.1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9.1.1.1.1.1.1.1.1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5CC1531"/>
    <w:multiLevelType w:val="multilevel"/>
    <w:tmpl w:val="5568F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>
    <w:nsid w:val="75440810"/>
    <w:multiLevelType w:val="multilevel"/>
    <w:tmpl w:val="DB5E39AC"/>
    <w:numStyleLink w:val="EmployeeCareBasicNumber"/>
  </w:abstractNum>
  <w:abstractNum w:abstractNumId="18">
    <w:nsid w:val="75546C5A"/>
    <w:multiLevelType w:val="hybridMultilevel"/>
    <w:tmpl w:val="F802F34A"/>
    <w:lvl w:ilvl="0" w:tplc="AA422DB6">
      <w:start w:val="1"/>
      <w:numFmt w:val="bullet"/>
      <w:pStyle w:val="BulletIndent"/>
      <w:lvlText w:val=""/>
      <w:lvlJc w:val="left"/>
      <w:pPr>
        <w:tabs>
          <w:tab w:val="num" w:pos="1152"/>
        </w:tabs>
        <w:ind w:left="1152" w:hanging="432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0C4490"/>
    <w:multiLevelType w:val="hybridMultilevel"/>
    <w:tmpl w:val="20F818FC"/>
    <w:lvl w:ilvl="0" w:tplc="D1B254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4"/>
  </w:num>
  <w:num w:numId="18">
    <w:abstractNumId w:val="16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9B"/>
    <w:rsid w:val="000039A5"/>
    <w:rsid w:val="00047334"/>
    <w:rsid w:val="00097009"/>
    <w:rsid w:val="00105959"/>
    <w:rsid w:val="0013029E"/>
    <w:rsid w:val="0018399B"/>
    <w:rsid w:val="001865F1"/>
    <w:rsid w:val="001D1417"/>
    <w:rsid w:val="00226DD5"/>
    <w:rsid w:val="00237508"/>
    <w:rsid w:val="00246F11"/>
    <w:rsid w:val="002B104C"/>
    <w:rsid w:val="002C5603"/>
    <w:rsid w:val="003561EB"/>
    <w:rsid w:val="00384E70"/>
    <w:rsid w:val="0038530A"/>
    <w:rsid w:val="00441B05"/>
    <w:rsid w:val="00511D0C"/>
    <w:rsid w:val="005C1760"/>
    <w:rsid w:val="00677D4D"/>
    <w:rsid w:val="007806B7"/>
    <w:rsid w:val="00793D35"/>
    <w:rsid w:val="007E7FC9"/>
    <w:rsid w:val="00842672"/>
    <w:rsid w:val="00852E25"/>
    <w:rsid w:val="008C3859"/>
    <w:rsid w:val="00905071"/>
    <w:rsid w:val="00907810"/>
    <w:rsid w:val="0091245E"/>
    <w:rsid w:val="0093096E"/>
    <w:rsid w:val="00952810"/>
    <w:rsid w:val="009763EE"/>
    <w:rsid w:val="00A2642E"/>
    <w:rsid w:val="00A51931"/>
    <w:rsid w:val="00A739A4"/>
    <w:rsid w:val="00AC57DD"/>
    <w:rsid w:val="00B36DBD"/>
    <w:rsid w:val="00BC7C33"/>
    <w:rsid w:val="00C02DBB"/>
    <w:rsid w:val="00C05284"/>
    <w:rsid w:val="00C77A31"/>
    <w:rsid w:val="00D46DEA"/>
    <w:rsid w:val="00D827D4"/>
    <w:rsid w:val="00D96449"/>
    <w:rsid w:val="00DD2D07"/>
    <w:rsid w:val="00DE6450"/>
    <w:rsid w:val="00E26403"/>
    <w:rsid w:val="00E51C03"/>
    <w:rsid w:val="00E62B84"/>
    <w:rsid w:val="00EE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6450"/>
    <w:pPr>
      <w:keepLines/>
      <w:spacing w:after="200"/>
    </w:pPr>
    <w:rPr>
      <w:rFonts w:ascii="Century Gothic" w:hAnsi="Century Gothic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customStyle="1" w:styleId="EmphasisSlate">
    <w:name w:val="EmphasisSlate"/>
    <w:basedOn w:val="Normal"/>
    <w:next w:val="Normal"/>
    <w:qFormat/>
    <w:rsid w:val="00D46DEA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</w:rPr>
  </w:style>
  <w:style w:type="paragraph" w:styleId="BalloonText">
    <w:name w:val="Balloon Text"/>
    <w:basedOn w:val="Normal"/>
    <w:link w:val="BalloonTextChar"/>
    <w:rsid w:val="005C1760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5C176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6450"/>
    <w:pPr>
      <w:keepLines/>
      <w:spacing w:after="200"/>
    </w:pPr>
    <w:rPr>
      <w:rFonts w:ascii="Century Gothic" w:hAnsi="Century Gothic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customStyle="1" w:styleId="EmphasisSlate">
    <w:name w:val="EmphasisSlate"/>
    <w:basedOn w:val="Normal"/>
    <w:next w:val="Normal"/>
    <w:qFormat/>
    <w:rsid w:val="00D46DEA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</w:rPr>
  </w:style>
  <w:style w:type="paragraph" w:styleId="BalloonText">
    <w:name w:val="Balloon Text"/>
    <w:basedOn w:val="Normal"/>
    <w:link w:val="BalloonTextChar"/>
    <w:rsid w:val="005C1760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5C176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h11_Samples_EC2\Word%20Stuff\Blank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BlankA4.dot</Template>
  <TotalTime>2</TotalTime>
  <Pages>2</Pages>
  <Words>18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eHelp Corporation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Grainge</dc:creator>
  <cp:lastModifiedBy>Peter Grainge</cp:lastModifiedBy>
  <cp:revision>2</cp:revision>
  <cp:lastPrinted>2013-11-13T09:41:00Z</cp:lastPrinted>
  <dcterms:created xsi:type="dcterms:W3CDTF">2013-11-20T08:24:00Z</dcterms:created>
  <dcterms:modified xsi:type="dcterms:W3CDTF">2013-11-20T08:24:00Z</dcterms:modified>
</cp:coreProperties>
</file>